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65DA">
        <w:rPr>
          <w:rFonts w:ascii="Arial" w:hAnsi="Arial" w:cs="Arial"/>
          <w:b/>
          <w:caps/>
          <w:sz w:val="28"/>
          <w:szCs w:val="28"/>
        </w:rPr>
        <w:t>2207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465DA" w:rsidP="00DF54C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65DA">
              <w:rPr>
                <w:rFonts w:ascii="Arial" w:hAnsi="Arial" w:cs="Arial"/>
                <w:sz w:val="20"/>
                <w:szCs w:val="20"/>
              </w:rPr>
              <w:t>Congratula a equipe de resgate do Corpo de Bombeiros de Jacareí formada pelo Cabo MACHADO, Cabo PETRÔNIO e Soldado TURCI pela realização d</w:t>
            </w:r>
            <w:r w:rsidR="00DF54C5">
              <w:rPr>
                <w:rFonts w:ascii="Arial" w:hAnsi="Arial" w:cs="Arial"/>
                <w:sz w:val="20"/>
                <w:szCs w:val="20"/>
              </w:rPr>
              <w:t>e um parto</w:t>
            </w:r>
            <w:r w:rsidRPr="00F465DA">
              <w:rPr>
                <w:rFonts w:ascii="Arial" w:hAnsi="Arial" w:cs="Arial"/>
                <w:sz w:val="20"/>
                <w:szCs w:val="20"/>
              </w:rPr>
              <w:t xml:space="preserve"> na madrugada de 11 de outubro p. passado, no Conjunto 1º de </w:t>
            </w:r>
            <w:proofErr w:type="gramStart"/>
            <w:r w:rsidRPr="00F465DA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F465DA">
        <w:rPr>
          <w:rFonts w:ascii="Arial" w:hAnsi="Arial" w:cs="Arial"/>
        </w:rPr>
        <w:t>à</w:t>
      </w:r>
      <w:r w:rsidR="00F465DA" w:rsidRPr="00F465DA">
        <w:rPr>
          <w:rFonts w:ascii="Arial" w:hAnsi="Arial" w:cs="Arial"/>
        </w:rPr>
        <w:t xml:space="preserve"> equipe de resgate do Corpo de Bombeiros de Jacareí formada pelo Cabo MACHADO, Cabo PETRÔNIO e Soldado TURCI pela realização d</w:t>
      </w:r>
      <w:r w:rsidR="00DF54C5">
        <w:rPr>
          <w:rFonts w:ascii="Arial" w:hAnsi="Arial" w:cs="Arial"/>
        </w:rPr>
        <w:t>e um</w:t>
      </w:r>
      <w:r w:rsidR="00F465DA" w:rsidRPr="00F465DA">
        <w:rPr>
          <w:rFonts w:ascii="Arial" w:hAnsi="Arial" w:cs="Arial"/>
        </w:rPr>
        <w:t xml:space="preserve"> parto na madrugada de 11 de outubro p. passado, no Conjunto 1º de Maio.</w:t>
      </w:r>
    </w:p>
    <w:p w:rsidR="00F465DA" w:rsidRPr="00BF791A" w:rsidRDefault="00F465D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Graças à intervenção pontual destes </w:t>
      </w:r>
      <w:r w:rsidR="00211F55">
        <w:rPr>
          <w:rFonts w:ascii="Arial" w:hAnsi="Arial" w:cs="Arial"/>
        </w:rPr>
        <w:t>valiosos soldados</w:t>
      </w:r>
      <w:bookmarkStart w:id="0" w:name="_GoBack"/>
      <w:bookmarkEnd w:id="0"/>
      <w:r>
        <w:rPr>
          <w:rFonts w:ascii="Arial" w:hAnsi="Arial" w:cs="Arial"/>
        </w:rPr>
        <w:t>, Jacareí recebeu uma nova vida. A menina Heloísa e sua mãe não enfrentaram complicações e foram levadas ao hospital para os procedimentos pós-parto.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465DA">
        <w:rPr>
          <w:rFonts w:ascii="Arial" w:hAnsi="Arial" w:cs="Arial"/>
        </w:rPr>
        <w:t>21 de outubro de 2015.</w:t>
      </w:r>
    </w:p>
    <w:p w:rsidR="00F465DA" w:rsidRDefault="00F465D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65DA" w:rsidRDefault="00F465D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65DA" w:rsidRDefault="00F465D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465DA" w:rsidRPr="00F465DA" w:rsidRDefault="00F465DA" w:rsidP="00F465DA">
      <w:pPr>
        <w:jc w:val="center"/>
        <w:rPr>
          <w:rFonts w:ascii="Arial" w:hAnsi="Arial"/>
          <w:b/>
          <w:smallCaps/>
        </w:rPr>
      </w:pPr>
      <w:r w:rsidRPr="00F465DA">
        <w:rPr>
          <w:rFonts w:ascii="Arial" w:hAnsi="Arial"/>
          <w:b/>
          <w:smallCaps/>
        </w:rPr>
        <w:t>VALMIR DO PARQUE MEIA LUA</w:t>
      </w:r>
    </w:p>
    <w:p w:rsidR="00F465DA" w:rsidRPr="00F465DA" w:rsidRDefault="00F465DA" w:rsidP="00F465DA">
      <w:pPr>
        <w:jc w:val="center"/>
        <w:rPr>
          <w:rFonts w:ascii="Arial" w:hAnsi="Arial"/>
        </w:rPr>
      </w:pPr>
      <w:r w:rsidRPr="00F465DA">
        <w:rPr>
          <w:rFonts w:ascii="Arial" w:hAnsi="Arial"/>
        </w:rPr>
        <w:t>Vereador – PSD</w:t>
      </w:r>
    </w:p>
    <w:sectPr w:rsidR="00F465DA" w:rsidRPr="00F465DA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B7" w:rsidRDefault="00BB47B7">
      <w:r>
        <w:separator/>
      </w:r>
    </w:p>
  </w:endnote>
  <w:endnote w:type="continuationSeparator" w:id="0">
    <w:p w:rsidR="00BB47B7" w:rsidRDefault="00BB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B7" w:rsidRDefault="00BB47B7">
      <w:r>
        <w:separator/>
      </w:r>
    </w:p>
  </w:footnote>
  <w:footnote w:type="continuationSeparator" w:id="0">
    <w:p w:rsidR="00BB47B7" w:rsidRDefault="00BB4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D86D578" wp14:editId="08B808B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33A0E3" wp14:editId="32AFEBB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1F2E815" wp14:editId="7EBE393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D1ACD"/>
    <w:rsid w:val="001F13C3"/>
    <w:rsid w:val="00204ED7"/>
    <w:rsid w:val="00211F55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B47B7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DF54C5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65DA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74DC8-1120-45DC-85BB-2BA79248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2015-10-19T15:13:00Z</dcterms:created>
  <dcterms:modified xsi:type="dcterms:W3CDTF">2015-10-20T17:16:00Z</dcterms:modified>
</cp:coreProperties>
</file>